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655" w:rsidRPr="0045646C" w:rsidRDefault="00166655" w:rsidP="00876340">
      <w:pPr>
        <w:bidi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انترناسیونال 822 </w:t>
      </w:r>
    </w:p>
    <w:p w:rsidR="00876340" w:rsidRDefault="00166655" w:rsidP="00876340">
      <w:pPr>
        <w:bidi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کاظم نیکخواه</w:t>
      </w:r>
    </w:p>
    <w:p w:rsidR="00876340" w:rsidRPr="00876340" w:rsidRDefault="00876340" w:rsidP="00876340">
      <w:pPr>
        <w:bidi/>
        <w:jc w:val="both"/>
        <w:rPr>
          <w:rFonts w:asciiTheme="majorBidi" w:hAnsiTheme="majorBidi" w:cs="Times New Roman"/>
          <w:b/>
          <w:bCs/>
          <w:color w:val="000000" w:themeColor="text1"/>
          <w:sz w:val="40"/>
          <w:szCs w:val="40"/>
          <w:rtl/>
          <w:lang w:bidi="fa-IR"/>
        </w:rPr>
      </w:pPr>
      <w:r w:rsidRPr="00876340">
        <w:rPr>
          <w:rFonts w:asciiTheme="majorBidi" w:hAnsiTheme="majorBidi" w:cs="Times New Roman"/>
          <w:b/>
          <w:bCs/>
          <w:color w:val="000000" w:themeColor="text1"/>
          <w:sz w:val="40"/>
          <w:szCs w:val="40"/>
          <w:rtl/>
          <w:lang w:bidi="fa-IR"/>
        </w:rPr>
        <w:t>رضا پهلو</w:t>
      </w:r>
      <w:r w:rsidRPr="00876340">
        <w:rPr>
          <w:rFonts w:asciiTheme="majorBidi" w:hAnsiTheme="majorBidi" w:cs="Times New Roman" w:hint="cs"/>
          <w:b/>
          <w:bCs/>
          <w:color w:val="000000" w:themeColor="text1"/>
          <w:sz w:val="40"/>
          <w:szCs w:val="40"/>
          <w:rtl/>
          <w:lang w:bidi="fa-IR"/>
        </w:rPr>
        <w:t>ی</w:t>
      </w:r>
      <w:r w:rsidRPr="00876340">
        <w:rPr>
          <w:rFonts w:asciiTheme="majorBidi" w:hAnsiTheme="majorBidi" w:cs="Times New Roman"/>
          <w:b/>
          <w:bCs/>
          <w:color w:val="000000" w:themeColor="text1"/>
          <w:sz w:val="40"/>
          <w:szCs w:val="40"/>
          <w:rtl/>
          <w:lang w:bidi="fa-IR"/>
        </w:rPr>
        <w:t xml:space="preserve"> و رو</w:t>
      </w:r>
      <w:r w:rsidRPr="00876340">
        <w:rPr>
          <w:rFonts w:asciiTheme="majorBidi" w:hAnsiTheme="majorBidi" w:cs="Times New Roman" w:hint="cs"/>
          <w:b/>
          <w:bCs/>
          <w:color w:val="000000" w:themeColor="text1"/>
          <w:sz w:val="40"/>
          <w:szCs w:val="40"/>
          <w:rtl/>
          <w:lang w:bidi="fa-IR"/>
        </w:rPr>
        <w:t>ی</w:t>
      </w:r>
      <w:r w:rsidRPr="00876340">
        <w:rPr>
          <w:rFonts w:asciiTheme="majorBidi" w:hAnsiTheme="majorBidi" w:cs="Times New Roman" w:hint="eastAsia"/>
          <w:b/>
          <w:bCs/>
          <w:color w:val="000000" w:themeColor="text1"/>
          <w:sz w:val="40"/>
          <w:szCs w:val="40"/>
          <w:rtl/>
          <w:lang w:bidi="fa-IR"/>
        </w:rPr>
        <w:t>اها</w:t>
      </w:r>
      <w:r w:rsidRPr="00876340">
        <w:rPr>
          <w:rFonts w:asciiTheme="majorBidi" w:hAnsiTheme="majorBidi" w:cs="Times New Roman" w:hint="cs"/>
          <w:b/>
          <w:bCs/>
          <w:color w:val="000000" w:themeColor="text1"/>
          <w:sz w:val="40"/>
          <w:szCs w:val="40"/>
          <w:rtl/>
          <w:lang w:bidi="fa-IR"/>
        </w:rPr>
        <w:t>ی</w:t>
      </w:r>
      <w:r w:rsidRPr="00876340">
        <w:rPr>
          <w:rFonts w:asciiTheme="majorBidi" w:hAnsiTheme="majorBidi" w:cs="Times New Roman"/>
          <w:b/>
          <w:bCs/>
          <w:color w:val="000000" w:themeColor="text1"/>
          <w:sz w:val="40"/>
          <w:szCs w:val="40"/>
          <w:rtl/>
          <w:lang w:bidi="fa-IR"/>
        </w:rPr>
        <w:t xml:space="preserve"> دست ن</w:t>
      </w:r>
      <w:r w:rsidRPr="00876340">
        <w:rPr>
          <w:rFonts w:asciiTheme="majorBidi" w:hAnsiTheme="majorBidi" w:cs="Times New Roman" w:hint="cs"/>
          <w:b/>
          <w:bCs/>
          <w:color w:val="000000" w:themeColor="text1"/>
          <w:sz w:val="40"/>
          <w:szCs w:val="40"/>
          <w:rtl/>
          <w:lang w:bidi="fa-IR"/>
        </w:rPr>
        <w:t>ی</w:t>
      </w:r>
      <w:r w:rsidRPr="00876340">
        <w:rPr>
          <w:rFonts w:asciiTheme="majorBidi" w:hAnsiTheme="majorBidi" w:cs="Times New Roman" w:hint="eastAsia"/>
          <w:b/>
          <w:bCs/>
          <w:color w:val="000000" w:themeColor="text1"/>
          <w:sz w:val="40"/>
          <w:szCs w:val="40"/>
          <w:rtl/>
          <w:lang w:bidi="fa-IR"/>
        </w:rPr>
        <w:t>افتن</w:t>
      </w:r>
      <w:r w:rsidRPr="00876340">
        <w:rPr>
          <w:rFonts w:asciiTheme="majorBidi" w:hAnsiTheme="majorBidi" w:cs="Times New Roman" w:hint="cs"/>
          <w:b/>
          <w:bCs/>
          <w:color w:val="000000" w:themeColor="text1"/>
          <w:sz w:val="40"/>
          <w:szCs w:val="40"/>
          <w:rtl/>
          <w:lang w:bidi="fa-IR"/>
        </w:rPr>
        <w:t>ی</w:t>
      </w:r>
    </w:p>
    <w:p w:rsidR="00364671" w:rsidRPr="0045646C" w:rsidRDefault="00ED2007" w:rsidP="00876340">
      <w:pPr>
        <w:bidi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رضا پهلوی</w:t>
      </w:r>
      <w:r w:rsidR="006F371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معمولا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وقتی حرف میزند مثل هنرپیشه ای میماند که دارد نقش بازی میکند. اما یک هنرپیشه بد. همه چیزش نمایشی و ساختگی بنظر میرسد. او </w:t>
      </w:r>
      <w:r w:rsidR="00ED604B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مشکلات و معضلات خودش را دارد.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باید او را فهمید. انتظارات زیادی از او وجود دارد. سلیقه ها و انتظارات متفاوت و متنوع اطرافیانش را باید پاسخ بدهد. بیچاره</w:t>
      </w:r>
      <w:r w:rsidR="00ED604B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هم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باید</w:t>
      </w:r>
      <w:r w:rsidR="00ED604B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D051F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افتخار کند که </w:t>
      </w:r>
      <w:r w:rsidR="00ED604B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پسر شاه </w:t>
      </w:r>
      <w:r w:rsidR="00BD051F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سابق است و هم </w:t>
      </w:r>
      <w:r w:rsidR="00ED604B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وانمود کند که طرفدار سلطنت نیست. هم ولیعهد سابق باشد و امید به شاه شدن داشته باشد و هم از </w:t>
      </w:r>
      <w:r w:rsidR="00125AE9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زیر </w:t>
      </w:r>
      <w:r w:rsidR="00ED604B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بار دیکتاتوری پدرش شانه خالی کند.</w:t>
      </w:r>
      <w:r w:rsidR="00BD051F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هم خود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را حقوق بشری و دموکراسی طلب 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باب طبع غرب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معرفی کند و هم مدافع "تمامیت ارضی" و 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ملت و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مشت آهنین. </w:t>
      </w:r>
      <w:r w:rsidR="00BD051F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به همین دلیل او نقش یک الاکلنگ را در جبهه راست سلطنت طلب بازی میکند و هرروز به سویی میچرخد و خود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D051F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را در وضعیت نزار و مضحکی قرار میدهد.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وقتی میخواهد دموکرات بشود میگوید</w:t>
      </w:r>
      <w:r w:rsidR="00D70BE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"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من تابع اراده ملتم،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هرچه مردم بگویند همان را انجام میدهم</w:t>
      </w:r>
      <w:r w:rsidR="00D70BE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. هیچگاه در پاسخ به این سوال که بالاخره خودت مدافع چه </w:t>
      </w:r>
      <w:r w:rsidR="00D70BE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نظا</w:t>
      </w:r>
      <w:r w:rsidR="0087634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َ</w:t>
      </w:r>
      <w:r w:rsidR="00D70BE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می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هستی سرراست نمیگوید من میخواهم مثل پدرم شاه بشوم. وقتی مورد سوال قرار میگیرد که آیا از اعدامهای دوره پدرش دفاع میکند مستقیما نمیگوید آری. بلکه با گفتن اینکه </w:t>
      </w:r>
      <w:r w:rsidR="00D70BE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bookmarkStart w:id="0" w:name="_GoBack"/>
      <w:bookmarkEnd w:id="0"/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چاره ای نبود اما زیاده رویهایی هم شد </w:t>
      </w:r>
      <w:r w:rsidR="00D70BE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اما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الان اوضاع بدتر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است</w:t>
      </w:r>
      <w:r w:rsidR="00D70BE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سعی میکند خودرا خلاص کند. </w:t>
      </w:r>
    </w:p>
    <w:p w:rsidR="00364671" w:rsidRPr="0045646C" w:rsidRDefault="00975F5E" w:rsidP="00876340">
      <w:pPr>
        <w:bidi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همین چرخشها باعث شده است که حتی سلطنت طلبان و هم مسلکانش هم</w:t>
      </w:r>
      <w:r w:rsidR="004C702D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بعضا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او را به باد انتقاد و استهزا بگیرند. </w:t>
      </w:r>
      <w:r w:rsidR="00BD051F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مدتی پیش </w:t>
      </w:r>
      <w:r w:rsidR="00ED2007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وقتی که میخواست از </w:t>
      </w:r>
      <w:r w:rsidR="00BD051F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اعدامهای دوره دیکتاتوری پدرش</w:t>
      </w:r>
      <w:r w:rsidR="00ED2007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دفاع کند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این ادعای مسخره </w:t>
      </w:r>
      <w:r w:rsidR="00D70BE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مضحک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را مطرح کرد که </w:t>
      </w:r>
      <w:r w:rsidR="00BD051F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"بعضی انقلابیون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سابق به من گفتند که ای کاش پدر شما</w:t>
      </w:r>
      <w:r w:rsidR="00BD051F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ما را 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هم </w:t>
      </w:r>
      <w:r w:rsidR="00BD051F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اعدام کرده بود"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! </w:t>
      </w:r>
      <w:r w:rsidR="00ED2007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بعدا </w:t>
      </w:r>
      <w:r w:rsidR="004C702D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یکی دو</w:t>
      </w:r>
      <w:r w:rsidR="001839C9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4C702D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ماه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پیش در یک مصاحبه با صدای آمریکا که میخواست نشان دهد که خانواده اش اساسا با </w:t>
      </w:r>
      <w:r w:rsidR="00ED2007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تشکلهای کارگری و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چپ</w:t>
      </w:r>
      <w:r w:rsidR="00ED2007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ها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مشکلی ندارند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بنحو باور نکردنی ای ادعا کرد که پدرش یک سوسیالیست بوده است و ایده های چپ داشته است! </w:t>
      </w:r>
    </w:p>
    <w:p w:rsidR="00975F5E" w:rsidRPr="0045646C" w:rsidRDefault="00ED2007" w:rsidP="00876340">
      <w:pPr>
        <w:bidi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تازگیها با روی کار آمدن ترامپ </w:t>
      </w:r>
      <w:r w:rsidR="0052488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ظاهرا امر بر او مشتبه شده و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امید تازه ای پیدا کرده است که به شیوه 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رژیم چنجی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بعنوان شاه سرکار کشیده شود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.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به همین دلیل ظاهرا به اصل خویش بازگشته و لحنش عوض شده است. او دیگر نقش بازی نمیکند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.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خودش است. او با زبان یک بچه درباری و اشراف زاده از خود راضی که مردم را "رعایا" </w:t>
      </w:r>
      <w:r w:rsidR="0052488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برده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میداند </w:t>
      </w:r>
      <w:r w:rsidR="0052488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تحقیر میکند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حرف میزند. به این چند جمله از یک سخنرانیش در یک جمع از سلطنت طلبان دقت کنید.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او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با معجونی از فارسی و انگلیسی 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میگوید: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"آن زمان (در حکومت پدر ایشان) همه میخواستند بچه هایشان دکتر و مهندس شوند. کسی در "هیومنیتی" نبود که جواب رادیکالها چه اسلامی ها و چه مارکسیستها را وقتی که </w:t>
      </w:r>
      <w:r w:rsidR="0052488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وز وز</w:t>
      </w:r>
      <w:r w:rsidR="0052488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"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میکردند بدهد. (مردم) به مساجد میرفتند و "شعر و ورای" آخوندها را گوش میکردند اما وزرا </w:t>
      </w:r>
      <w:r w:rsidR="00613854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که بعضی هایشان هم امشب اینجا هستند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</w:t>
      </w:r>
      <w:r w:rsidR="00613854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کارشان را تبلیغ نمیکردند..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(مردم) مفت گیرشان آمد ارزشش را ندانستند. ..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بالاخره هرکس همان حکومتی را بدست می آورد که سزاوارش است"</w:t>
      </w:r>
    </w:p>
    <w:p w:rsidR="005D61FE" w:rsidRPr="0045646C" w:rsidRDefault="00FE1E5E" w:rsidP="00876340">
      <w:pPr>
        <w:bidi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این لحن و این زبان برای همه ماها که دیکتاتوری سلطنتی</w:t>
      </w:r>
      <w:r w:rsidR="005839D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درباری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را تجربه کرده ایم کاملا آشناست. تبختر، رضایت بیش از حد از خود، </w:t>
      </w:r>
      <w:r w:rsidR="005839D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تحقیر توده کارگر و زحمتکش، همه چیز را به 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لطف پدر تاجدار منتسب کردن و منت </w:t>
      </w:r>
      <w:r w:rsidR="005839D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سر مردم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گذاشتن</w:t>
      </w:r>
      <w:r w:rsidR="005839D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 و شاخ و شانه کشی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دن برای کمونیستها و مارکسیستها. </w:t>
      </w:r>
      <w:r w:rsidR="005839D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اینها جزئی </w:t>
      </w:r>
      <w:r w:rsidR="005839D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lastRenderedPageBreak/>
        <w:t xml:space="preserve">از زبان هرروزه 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ساواکی ها و درباری ها 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در رسانه های عمومی و سراسری بود. هم اکنون 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هم هرکس که کمی با 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زبان 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خانواده های اشرافی و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D70BE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دربار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سعودی 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کشورهای سلطنتی دیگر آشنا باشد با این زبان و فرهنگ 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قطعا 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بخوبی آشنایی دارد. </w:t>
      </w:r>
    </w:p>
    <w:p w:rsidR="005839D8" w:rsidRPr="0045646C" w:rsidRDefault="005D61FE" w:rsidP="00876340">
      <w:pPr>
        <w:bidi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اما ظاهرا اطراف رضا پهلوی را فقط همان 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وزرا و درباریهای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سابق و بچه درباریهای فرشگردی گرفته اند و کسی نیست که به او بگوید </w:t>
      </w:r>
      <w:r w:rsidR="00A4477B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جناب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! خودت را گم نکن. جامعه امروز ایران جامعه چهل سال</w:t>
      </w:r>
      <w:r w:rsidR="001839C9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پیش و پنجاه سال پیش نیست. اولا چهل سال پیش هم این حکومت با کشتار و سرکوب به مردم تحمیل شد و مردم هیچگاه سزاوار این حکومت نبودند. همانطور که سزاوار ساواک و دیکتاوری شاه نبودند. مردم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دارند حکومت اسلامی را هم مثل حکومت شاه به زباله دان می اندازند و این مردم به </w:t>
      </w:r>
      <w:r w:rsidR="00125AE9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بازگشت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حاکمیت شاه</w:t>
      </w:r>
      <w:r w:rsidR="001839C9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ان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دربار</w:t>
      </w:r>
      <w:r w:rsidR="001839C9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یها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اشرافیت مفتخور و از خود راضی 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یک روز هم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رضایت نمیدهند. این جامعه ای است که 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کارگران و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معلمان  و بازنشستگان و 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دانشجویانش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دارند "اداره شورایی" را فریاد میزنند،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آزادی زندانی سیاسی،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منزلت معیشت حق مسلم ماست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سرمایه دار مفت خور نمیخواهیم نمیخواهیم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را فریاد میزنند. این جامعه ای است که بارها میلیونی در خیابانها فریاد مرگ بر دیکتاتور و زندانی سیاسی آزاد باید گردد و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حق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وقهای نجومی فلاکت عمومی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را سرداده است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.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اینها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،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و برابری و آزادی</w:t>
      </w:r>
      <w:r w:rsidR="008B1F2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کامل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زن و مرد و لغ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و اعدام و درمان رایگان و امثال آن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را مردم دارند 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هرروز به شکلی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فریاد میزنند.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اینها همان چیزهایی است که مارکسیستها سالها گفته اند و تاکید کرده اند</w:t>
      </w:r>
      <w:r w:rsidR="005C4E5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به میان جامعه برده اند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. دوره ای که مارکسیت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ها را به زندان می انداختید و اعدام میکردید و هرچه دلتان میخواست به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سوی آنها پرتاب میکردید و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میگفتید 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خیلی وقت است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گذشته است. </w:t>
      </w:r>
    </w:p>
    <w:p w:rsidR="00364671" w:rsidRPr="0045646C" w:rsidRDefault="009662E1" w:rsidP="00876340">
      <w:pPr>
        <w:bidi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ب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له در زمان پدر 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پدر بزرگ شما 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خیلی از مردم به مساجد سوق داده میشدند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اراجیف آخوندها را گوش میکردند. زیرا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اسلام مذهب رسمی و اجباری بود</w:t>
      </w:r>
      <w:r w:rsidR="00125AE9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چیزی جز اراجیف آزاد نبود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. 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کتاب خواندن ممنوع بود.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عقیده آزاد نبود</w:t>
      </w:r>
      <w:r w:rsidR="008B1F2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عقاید پیشرو بشدت سرکوب میشد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. تحزب و تشکل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مطلقا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آزاد نبود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.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نویسندگان و دانشجویان و کمونیستها و مارکسیتسها و کارگران معترض و همه آزادیخواهان به زندان انداخته میشدند و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بعضا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اعدام میشدند، اما 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مساجد و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خیل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آخوندها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طلبه ها و 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مرتجعین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رنگارنگ کاملا </w:t>
      </w:r>
      <w:r w:rsidR="005D61FE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آزاد بودند 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و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پول میگرفتند و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در رسانه های رسمی برایشان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هرروز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تبلیغ میشد. </w:t>
      </w:r>
    </w:p>
    <w:p w:rsidR="00674D68" w:rsidRPr="0045646C" w:rsidRDefault="003125E0" w:rsidP="00876340">
      <w:pPr>
        <w:bidi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جناب پهلوی! هرکس که کمی فکر داشته باشد و تعمق کند متوجه میشود که حکومت اسلامی در واقع خلف و بازمانده و محصول دوره 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سیاه دیکتاتوری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پهلوی هاست. 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حکومت پهلوی </w:t>
      </w:r>
      <w:r w:rsidR="002738E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فعالانه </w:t>
      </w:r>
      <w:r w:rsidR="00674D68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مذهب رسمی را نه فقط تبلیغ میکرد بلکه </w:t>
      </w:r>
      <w:r w:rsidR="002738E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آنرا به جزئی از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قوانین و</w:t>
      </w:r>
      <w:r w:rsidR="002738E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آموزش اجباری تبدیل کرده بود. حوزه های اسلامی  و تکایا و مساجد بسیاری در همه جا فعالانه خرافه و عقب ماندگی و بندگی و احادیث اسلامی </w:t>
      </w:r>
      <w:r w:rsidR="0036467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را به درون جامعه پمپاژ میکردند. 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خود خانواده پهلوی </w:t>
      </w:r>
      <w:r w:rsidR="00166655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از جمله شخص </w:t>
      </w:r>
      <w:r w:rsidR="00D70BE6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رضا پهلوی</w:t>
      </w:r>
      <w:r w:rsidR="00166655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سالی چند بار </w:t>
      </w:r>
      <w:r w:rsidR="008B1F2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در معیت یک مشت آخوند درباری 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به زیارت اماکن اسلامی میرفتند و با پوشش وسیع رسانه ای این "شرفیابی ها" </w:t>
      </w:r>
      <w:r w:rsidR="008B1F2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را به عنوان رویدادهای مهم به خورد مردم میدادند. 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</w:p>
    <w:p w:rsidR="003125E0" w:rsidRPr="0045646C" w:rsidRDefault="002738EA" w:rsidP="00876340">
      <w:pPr>
        <w:bidi/>
        <w:jc w:val="both"/>
        <w:rPr>
          <w:rFonts w:asciiTheme="majorBidi" w:hAnsiTheme="majorBidi" w:cstheme="majorBidi"/>
          <w:color w:val="000000" w:themeColor="text1"/>
          <w:sz w:val="28"/>
          <w:szCs w:val="28"/>
          <w:rtl/>
          <w:lang w:bidi="fa-IR"/>
        </w:rPr>
      </w:pP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جامعه امروز ایران </w:t>
      </w:r>
      <w:r w:rsidR="008B1F2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بهیچ وجه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جامعه چهل سال و پنجاه سال پیش نیست.</w:t>
      </w:r>
      <w:r w:rsidR="008B1F2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این جامعه را نمیتوان بار دیگر زیر سیطره شاه و سلطان و اشرافیت بی خاصیت و مفتخور اسیر کرد.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امروز مردم در مبارزات و جدالها و فداکاریها و تلاشهای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هرروزه 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خود</w:t>
      </w:r>
      <w:r w:rsidR="008B1F2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علیه جمهوری اسلامی،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بسیار و بسیار آگاهتر و متشکل تر 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</w:t>
      </w:r>
      <w:r w:rsidR="001839C9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متحزب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تر 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شده اند. رسانه های اجتماعی امکانات زیادی برای </w:t>
      </w:r>
      <w:r w:rsidR="00B1127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رشد آگاهی و اتحاد و 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بهم پیوستن مردم ایجاد کرده است. 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جدال و جنبش آزادیخواهی و حق طلبی</w:t>
      </w:r>
      <w:r w:rsidR="003125E0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زنان و کارگران و دانشجویان و مالباختگان و 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lastRenderedPageBreak/>
        <w:t xml:space="preserve">بازنشستگان به جزئی از حیات روزمره اجتماعی این جامعه تبدیل شده است. </w:t>
      </w:r>
      <w:r w:rsidR="008B1F2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این جامعه میخواهد از شر جمهوری اسلامی خلاص شود. اما تردیدی نداشته باشید که بهیچ وجه نمیخواهد </w:t>
      </w:r>
      <w:r w:rsidR="00125AE9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و نخواهیم گذاشت </w:t>
      </w:r>
      <w:r w:rsidR="008B1F2A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یک لحظه هم به عقب بازگردد و به حاکمیت شاه و ساواک گردن بگذارد. 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اگر روی کار آمدن ترامپ و امثالهم شما را دچار این توهم کرده است که میتوانید این جامعه را به عقب بازگردانید و سلطنت و دربار و 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شاه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و ساواک را بر حیات این مردم حاکم کنید، واقعیت خیلی زود به شما خواهد فهماند که مثل امثال چلبی در عراق اشتباه </w:t>
      </w:r>
      <w:r w:rsidR="009662E1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مهلکی 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میکنید و هزینه چنین اشتباهی مطمئن باشید که کم نخواهد بود.</w:t>
      </w:r>
      <w:r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>*</w:t>
      </w:r>
      <w:r w:rsidR="00DC67CD" w:rsidRPr="0045646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fa-IR"/>
        </w:rPr>
        <w:t xml:space="preserve"> </w:t>
      </w:r>
    </w:p>
    <w:sectPr w:rsidR="003125E0" w:rsidRPr="004564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B01"/>
    <w:rsid w:val="00015EA7"/>
    <w:rsid w:val="00061CB3"/>
    <w:rsid w:val="00125AE9"/>
    <w:rsid w:val="00166655"/>
    <w:rsid w:val="001839C9"/>
    <w:rsid w:val="002738EA"/>
    <w:rsid w:val="002B4DD8"/>
    <w:rsid w:val="003125E0"/>
    <w:rsid w:val="00364671"/>
    <w:rsid w:val="0045646C"/>
    <w:rsid w:val="0049571C"/>
    <w:rsid w:val="004C702D"/>
    <w:rsid w:val="0052488D"/>
    <w:rsid w:val="00545B75"/>
    <w:rsid w:val="005839D8"/>
    <w:rsid w:val="00591B01"/>
    <w:rsid w:val="005C4E56"/>
    <w:rsid w:val="005D61FE"/>
    <w:rsid w:val="00613854"/>
    <w:rsid w:val="00674D68"/>
    <w:rsid w:val="006F371C"/>
    <w:rsid w:val="00706C93"/>
    <w:rsid w:val="00876340"/>
    <w:rsid w:val="00884351"/>
    <w:rsid w:val="008B1F2A"/>
    <w:rsid w:val="009662E1"/>
    <w:rsid w:val="00975F5E"/>
    <w:rsid w:val="00A12943"/>
    <w:rsid w:val="00A4477B"/>
    <w:rsid w:val="00B1127A"/>
    <w:rsid w:val="00BC444F"/>
    <w:rsid w:val="00BD051F"/>
    <w:rsid w:val="00C03F2A"/>
    <w:rsid w:val="00C17BAA"/>
    <w:rsid w:val="00D70BE6"/>
    <w:rsid w:val="00DC43CC"/>
    <w:rsid w:val="00DC67CD"/>
    <w:rsid w:val="00E13E2B"/>
    <w:rsid w:val="00ED2007"/>
    <w:rsid w:val="00ED604B"/>
    <w:rsid w:val="00ED7068"/>
    <w:rsid w:val="00FE1E5E"/>
    <w:rsid w:val="00FE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0C6EAC-8EFA-475D-96DA-4B0475BB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zem\OneDrive\Desktop\WOR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</Template>
  <TotalTime>211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 Nik khah</dc:creator>
  <cp:lastModifiedBy>khalil khalil</cp:lastModifiedBy>
  <cp:revision>3</cp:revision>
  <dcterms:created xsi:type="dcterms:W3CDTF">2019-06-27T14:31:00Z</dcterms:created>
  <dcterms:modified xsi:type="dcterms:W3CDTF">2019-06-27T18:17:00Z</dcterms:modified>
</cp:coreProperties>
</file>